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F78" w:rsidRDefault="00614F78" w:rsidP="00DF04CD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DF04CD">
        <w:rPr>
          <w:rFonts w:ascii="Times New Roman" w:hAnsi="Times New Roman" w:cs="Times New Roman"/>
          <w:sz w:val="32"/>
          <w:szCs w:val="32"/>
        </w:rPr>
        <w:t xml:space="preserve">Для заключения Соглашения на получение Субсидии </w:t>
      </w:r>
      <w:r w:rsidRPr="00DF04CD">
        <w:rPr>
          <w:rFonts w:ascii="Times New Roman" w:hAnsi="Times New Roman" w:cs="Times New Roman"/>
          <w:color w:val="000000"/>
          <w:sz w:val="32"/>
          <w:szCs w:val="32"/>
        </w:rPr>
        <w:t>Организация</w:t>
      </w:r>
      <w:r w:rsidRPr="00DF04CD">
        <w:rPr>
          <w:rFonts w:ascii="Times New Roman" w:hAnsi="Times New Roman" w:cs="Times New Roman"/>
          <w:sz w:val="32"/>
          <w:szCs w:val="32"/>
        </w:rPr>
        <w:t xml:space="preserve"> представляет в Администрацию следующие документы:</w:t>
      </w:r>
    </w:p>
    <w:p w:rsidR="00614F78" w:rsidRPr="00DF04CD" w:rsidRDefault="00614F78" w:rsidP="00DF04CD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614F78" w:rsidRPr="00ED4D2C" w:rsidRDefault="00614F78" w:rsidP="00DF04CD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4D2C">
        <w:rPr>
          <w:rFonts w:ascii="Times New Roman" w:hAnsi="Times New Roman" w:cs="Times New Roman"/>
          <w:color w:val="000000"/>
          <w:sz w:val="28"/>
          <w:szCs w:val="28"/>
        </w:rPr>
        <w:t>1) заявление по форме согласно приложению 1  Положению;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14F78" w:rsidRDefault="00614F78" w:rsidP="00DF04CD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4F78" w:rsidRPr="00ED4D2C" w:rsidRDefault="00614F78" w:rsidP="00DF04CD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D4D2C">
        <w:rPr>
          <w:rFonts w:ascii="Times New Roman" w:hAnsi="Times New Roman" w:cs="Times New Roman"/>
          <w:sz w:val="28"/>
          <w:szCs w:val="28"/>
        </w:rPr>
        <w:t>) выписку из Единого государственного реестра юридических лиц, выданную не ранее чем за шестьдесят дней до дня подачи заявления;</w:t>
      </w:r>
    </w:p>
    <w:p w:rsidR="00614F78" w:rsidRDefault="00614F78" w:rsidP="00DF04CD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4F78" w:rsidRPr="00D327CF" w:rsidRDefault="00614F78" w:rsidP="00DF04CD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27CF">
        <w:rPr>
          <w:rFonts w:ascii="Times New Roman" w:hAnsi="Times New Roman" w:cs="Times New Roman"/>
          <w:sz w:val="28"/>
          <w:szCs w:val="28"/>
        </w:rPr>
        <w:t>3) заверенные копии годового бухгалтерского баланса и отчёта о прибылях и убытках за прошедший календарный год с отметкой налогового органа;</w:t>
      </w:r>
    </w:p>
    <w:p w:rsidR="00614F78" w:rsidRDefault="00614F78" w:rsidP="00DF04CD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4F78" w:rsidRPr="00D327CF" w:rsidRDefault="00614F78" w:rsidP="00DF04CD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27CF">
        <w:rPr>
          <w:rFonts w:ascii="Times New Roman" w:hAnsi="Times New Roman" w:cs="Times New Roman"/>
          <w:sz w:val="28"/>
          <w:szCs w:val="28"/>
        </w:rPr>
        <w:t>4) справку об отсутствии задолженности по заработной плате.</w:t>
      </w:r>
    </w:p>
    <w:p w:rsidR="00614F78" w:rsidRDefault="00614F78"/>
    <w:sectPr w:rsidR="00614F78" w:rsidSect="00A65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04CD"/>
    <w:rsid w:val="005239FF"/>
    <w:rsid w:val="00614F78"/>
    <w:rsid w:val="00673FB3"/>
    <w:rsid w:val="00A65594"/>
    <w:rsid w:val="00D327CF"/>
    <w:rsid w:val="00DF04CD"/>
    <w:rsid w:val="00E010B4"/>
    <w:rsid w:val="00ED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59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75</Words>
  <Characters>428</Characters>
  <Application>Microsoft Office Outlook</Application>
  <DocSecurity>0</DocSecurity>
  <Lines>0</Lines>
  <Paragraphs>0</Paragraphs>
  <ScaleCrop>false</ScaleCrop>
  <Company>DNS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User</cp:lastModifiedBy>
  <cp:revision>3</cp:revision>
  <dcterms:created xsi:type="dcterms:W3CDTF">2013-09-13T10:09:00Z</dcterms:created>
  <dcterms:modified xsi:type="dcterms:W3CDTF">2013-09-13T10:37:00Z</dcterms:modified>
</cp:coreProperties>
</file>